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0053A" w14:textId="77777777" w:rsidR="00104D70" w:rsidRDefault="00104D70" w:rsidP="00104D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KYRKHAM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d.ca.1455)</w:t>
      </w:r>
    </w:p>
    <w:p w14:paraId="13256B46" w14:textId="77777777" w:rsidR="00104D70" w:rsidRDefault="00104D70" w:rsidP="00104D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Chivelstone, Devon.</w:t>
      </w:r>
    </w:p>
    <w:p w14:paraId="1D9110CF" w14:textId="77777777" w:rsidR="00104D70" w:rsidRDefault="00104D70" w:rsidP="00104D70">
      <w:pPr>
        <w:pStyle w:val="NoSpacing"/>
        <w:rPr>
          <w:rFonts w:cs="Times New Roman"/>
          <w:szCs w:val="24"/>
        </w:rPr>
      </w:pPr>
    </w:p>
    <w:p w14:paraId="613E8766" w14:textId="77777777" w:rsidR="00104D70" w:rsidRDefault="00104D70" w:rsidP="00104D70">
      <w:pPr>
        <w:pStyle w:val="NoSpacing"/>
        <w:rPr>
          <w:rFonts w:cs="Times New Roman"/>
          <w:szCs w:val="24"/>
        </w:rPr>
      </w:pPr>
    </w:p>
    <w:p w14:paraId="36DD48B8" w14:textId="77777777" w:rsidR="00104D70" w:rsidRDefault="00104D70" w:rsidP="00104D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1455</w:t>
      </w:r>
      <w:r>
        <w:rPr>
          <w:rFonts w:cs="Times New Roman"/>
          <w:szCs w:val="24"/>
        </w:rPr>
        <w:tab/>
        <w:t>Probate of his Will.</w:t>
      </w:r>
    </w:p>
    <w:p w14:paraId="623B8D90" w14:textId="77777777" w:rsidR="00104D70" w:rsidRDefault="00104D70" w:rsidP="00104D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(Devon Wills Index, 1163 – 1999)</w:t>
      </w:r>
    </w:p>
    <w:p w14:paraId="21B2BB89" w14:textId="77777777" w:rsidR="00104D70" w:rsidRDefault="00104D70" w:rsidP="00104D70">
      <w:pPr>
        <w:pStyle w:val="NoSpacing"/>
        <w:rPr>
          <w:rFonts w:cs="Times New Roman"/>
          <w:szCs w:val="24"/>
        </w:rPr>
      </w:pPr>
    </w:p>
    <w:p w14:paraId="60D131A9" w14:textId="77777777" w:rsidR="00104D70" w:rsidRDefault="00104D70" w:rsidP="00104D70">
      <w:pPr>
        <w:pStyle w:val="NoSpacing"/>
        <w:rPr>
          <w:rFonts w:cs="Times New Roman"/>
          <w:szCs w:val="24"/>
        </w:rPr>
      </w:pPr>
    </w:p>
    <w:p w14:paraId="546B17C1" w14:textId="77777777" w:rsidR="00104D70" w:rsidRDefault="00104D70" w:rsidP="00104D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15 March 2025</w:t>
      </w:r>
      <w:r>
        <w:rPr>
          <w:rFonts w:cs="Times New Roman"/>
          <w:szCs w:val="24"/>
        </w:rPr>
        <w:fldChar w:fldCharType="end"/>
      </w:r>
    </w:p>
    <w:p w14:paraId="548607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BA67A" w14:textId="77777777" w:rsidR="00104D70" w:rsidRDefault="00104D70" w:rsidP="009139A6">
      <w:r>
        <w:separator/>
      </w:r>
    </w:p>
  </w:endnote>
  <w:endnote w:type="continuationSeparator" w:id="0">
    <w:p w14:paraId="2503622C" w14:textId="77777777" w:rsidR="00104D70" w:rsidRDefault="00104D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69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870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E7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12DA9" w14:textId="77777777" w:rsidR="00104D70" w:rsidRDefault="00104D70" w:rsidP="009139A6">
      <w:r>
        <w:separator/>
      </w:r>
    </w:p>
  </w:footnote>
  <w:footnote w:type="continuationSeparator" w:id="0">
    <w:p w14:paraId="33E4F49E" w14:textId="77777777" w:rsidR="00104D70" w:rsidRDefault="00104D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31B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C9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591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D70"/>
    <w:rsid w:val="000666E0"/>
    <w:rsid w:val="00104D70"/>
    <w:rsid w:val="002510B7"/>
    <w:rsid w:val="00270799"/>
    <w:rsid w:val="005C130B"/>
    <w:rsid w:val="00771D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7F0AE"/>
  <w15:chartTrackingRefBased/>
  <w15:docId w15:val="{8CCA9B0A-D592-4D8F-873E-F4FB4BA6C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2025-03-15T21:08:00Z</dcterms:created>
  <dcterms:modified xsi:type="dcterms:W3CDTF">2025-03-15T21:08:00Z</dcterms:modified>
</cp:coreProperties>
</file>